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3AE64" w14:textId="3D4D6B3B" w:rsidR="0012104C" w:rsidRPr="00477004" w:rsidRDefault="00A913D4" w:rsidP="0047700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77004">
        <w:rPr>
          <w:rFonts w:ascii="Arial" w:hAnsi="Arial" w:cs="Arial"/>
          <w:b/>
          <w:bCs/>
          <w:sz w:val="24"/>
          <w:szCs w:val="24"/>
        </w:rPr>
        <w:t xml:space="preserve">Super Chicken Theme </w:t>
      </w:r>
      <w:r w:rsidRPr="00477004">
        <w:rPr>
          <w:rFonts w:ascii="Arial" w:hAnsi="Arial" w:cs="Arial"/>
          <w:b/>
          <w:bCs/>
          <w:sz w:val="24"/>
          <w:szCs w:val="24"/>
        </w:rPr>
        <w:t>(Stan Worth / Sheldon Allman)</w:t>
      </w:r>
    </w:p>
    <w:p w14:paraId="5E17955E" w14:textId="49CA164F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EF3DAF" w14:textId="77777777" w:rsidR="00AE7AB8" w:rsidRPr="00AE7AB8" w:rsidRDefault="00AE7AB8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7AB8">
        <w:rPr>
          <w:rFonts w:ascii="Arial" w:hAnsi="Arial" w:cs="Arial"/>
          <w:b/>
          <w:bCs/>
          <w:sz w:val="24"/>
          <w:szCs w:val="24"/>
        </w:rPr>
        <w:t>C</w:t>
      </w:r>
    </w:p>
    <w:p w14:paraId="68C6A266" w14:textId="553C64AE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When you find yourself in </w:t>
      </w:r>
      <w:proofErr w:type="gramStart"/>
      <w:r>
        <w:rPr>
          <w:rFonts w:ascii="Arial" w:hAnsi="Arial" w:cs="Arial"/>
          <w:sz w:val="24"/>
          <w:szCs w:val="24"/>
        </w:rPr>
        <w:t>danger</w:t>
      </w:r>
      <w:proofErr w:type="gramEnd"/>
    </w:p>
    <w:p w14:paraId="42312D6C" w14:textId="64079C00" w:rsidR="00A913D4" w:rsidRDefault="00AE7A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E7AB8">
        <w:rPr>
          <w:rFonts w:ascii="Arial" w:hAnsi="Arial" w:cs="Arial"/>
          <w:b/>
          <w:bCs/>
          <w:sz w:val="24"/>
          <w:szCs w:val="24"/>
        </w:rPr>
        <w:t>F</w:t>
      </w:r>
      <w:r w:rsidRPr="00AE7AB8">
        <w:rPr>
          <w:rFonts w:ascii="Arial" w:hAnsi="Arial" w:cs="Arial"/>
          <w:b/>
          <w:bCs/>
          <w:sz w:val="24"/>
          <w:szCs w:val="24"/>
        </w:rPr>
        <w:br/>
      </w:r>
      <w:r w:rsidR="00A913D4">
        <w:rPr>
          <w:rFonts w:ascii="Arial" w:hAnsi="Arial" w:cs="Arial"/>
          <w:sz w:val="24"/>
          <w:szCs w:val="24"/>
        </w:rPr>
        <w:t>When you’re threatened by a stranger</w:t>
      </w:r>
    </w:p>
    <w:p w14:paraId="207CF741" w14:textId="75385EE3" w:rsidR="00AE7AB8" w:rsidRPr="00AE7AB8" w:rsidRDefault="00AE7AB8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Hlk94466980"/>
      <w:r w:rsidRPr="00AE7AB8">
        <w:rPr>
          <w:rFonts w:ascii="Arial" w:hAnsi="Arial" w:cs="Arial"/>
          <w:b/>
          <w:bCs/>
          <w:sz w:val="24"/>
          <w:szCs w:val="24"/>
        </w:rPr>
        <w:t>C                                       F         C</w:t>
      </w:r>
    </w:p>
    <w:bookmarkEnd w:id="0"/>
    <w:p w14:paraId="2AB2779D" w14:textId="77777777" w:rsidR="00C92A06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it look</w:t>
      </w:r>
      <w:r w:rsidR="00AE7AB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like you will take a </w:t>
      </w:r>
      <w:proofErr w:type="spellStart"/>
      <w:r>
        <w:rPr>
          <w:rFonts w:ascii="Arial" w:hAnsi="Arial" w:cs="Arial"/>
          <w:sz w:val="24"/>
          <w:szCs w:val="24"/>
        </w:rPr>
        <w:t>lickin</w:t>
      </w:r>
      <w:proofErr w:type="spellEnd"/>
      <w:r>
        <w:rPr>
          <w:rFonts w:ascii="Arial" w:hAnsi="Arial" w:cs="Arial"/>
          <w:sz w:val="24"/>
          <w:szCs w:val="24"/>
        </w:rPr>
        <w:t>’</w:t>
      </w:r>
      <w:r w:rsidR="00C92A06">
        <w:rPr>
          <w:rFonts w:ascii="Arial" w:hAnsi="Arial" w:cs="Arial"/>
          <w:sz w:val="24"/>
          <w:szCs w:val="24"/>
        </w:rPr>
        <w:t xml:space="preserve">  </w:t>
      </w:r>
    </w:p>
    <w:p w14:paraId="6C388DB8" w14:textId="77777777" w:rsidR="00C92A06" w:rsidRDefault="00C92A06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A57525" w14:textId="1BA38BD8" w:rsidR="00BE23B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Buk-</w:t>
      </w:r>
      <w:proofErr w:type="spellStart"/>
      <w:r>
        <w:rPr>
          <w:rFonts w:ascii="Arial" w:hAnsi="Arial" w:cs="Arial"/>
          <w:sz w:val="24"/>
          <w:szCs w:val="24"/>
        </w:rPr>
        <w:t>buk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buk-buk</w:t>
      </w:r>
      <w:proofErr w:type="spellEnd"/>
      <w:r w:rsidR="00477004">
        <w:rPr>
          <w:rFonts w:ascii="Arial" w:hAnsi="Arial" w:cs="Arial"/>
          <w:sz w:val="24"/>
          <w:szCs w:val="24"/>
        </w:rPr>
        <w:t>!</w:t>
      </w:r>
    </w:p>
    <w:p w14:paraId="25704E96" w14:textId="77777777" w:rsidR="00C92A06" w:rsidRDefault="00C92A06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08563E2" w14:textId="329551CF" w:rsidR="00AE7AB8" w:rsidRPr="00AE7AB8" w:rsidRDefault="00AE7AB8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7AB8">
        <w:rPr>
          <w:rFonts w:ascii="Arial" w:hAnsi="Arial" w:cs="Arial"/>
          <w:b/>
          <w:bCs/>
          <w:sz w:val="24"/>
          <w:szCs w:val="24"/>
        </w:rPr>
        <w:t>F</w:t>
      </w:r>
    </w:p>
    <w:p w14:paraId="50E8A481" w14:textId="3DABBD2E" w:rsidR="0047700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 is someone waiting </w:t>
      </w:r>
    </w:p>
    <w:p w14:paraId="654A1AEB" w14:textId="648B4B5D" w:rsidR="00AE7AB8" w:rsidRPr="00AE7AB8" w:rsidRDefault="00AE7AB8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AE7AB8">
        <w:rPr>
          <w:rFonts w:ascii="Arial" w:hAnsi="Arial" w:cs="Arial"/>
          <w:b/>
          <w:bCs/>
          <w:sz w:val="24"/>
          <w:szCs w:val="24"/>
        </w:rPr>
        <w:t>C</w:t>
      </w:r>
    </w:p>
    <w:p w14:paraId="2003DF75" w14:textId="23BEAEF1" w:rsidR="00A913D4" w:rsidRDefault="0047700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A913D4">
        <w:rPr>
          <w:rFonts w:ascii="Arial" w:hAnsi="Arial" w:cs="Arial"/>
          <w:sz w:val="24"/>
          <w:szCs w:val="24"/>
        </w:rPr>
        <w:t xml:space="preserve">ho will hurry up and rescue </w:t>
      </w:r>
      <w:proofErr w:type="gramStart"/>
      <w:r w:rsidR="00A913D4">
        <w:rPr>
          <w:rFonts w:ascii="Arial" w:hAnsi="Arial" w:cs="Arial"/>
          <w:sz w:val="24"/>
          <w:szCs w:val="24"/>
        </w:rPr>
        <w:t>you</w:t>
      </w:r>
      <w:proofErr w:type="gramEnd"/>
    </w:p>
    <w:p w14:paraId="708594A2" w14:textId="5D3D7E11" w:rsidR="00AE7AB8" w:rsidRPr="00AE7AB8" w:rsidRDefault="00AE7AB8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AE7AB8">
        <w:rPr>
          <w:rFonts w:ascii="Arial" w:hAnsi="Arial" w:cs="Arial"/>
          <w:b/>
          <w:bCs/>
          <w:sz w:val="24"/>
          <w:szCs w:val="24"/>
        </w:rPr>
        <w:t xml:space="preserve">G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AE7AB8">
        <w:rPr>
          <w:rFonts w:ascii="Arial" w:hAnsi="Arial" w:cs="Arial"/>
          <w:b/>
          <w:bCs/>
          <w:sz w:val="24"/>
          <w:szCs w:val="24"/>
        </w:rPr>
        <w:t>C</w:t>
      </w:r>
    </w:p>
    <w:p w14:paraId="18C91259" w14:textId="43640E4E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Just call for Super Chicken!</w:t>
      </w:r>
    </w:p>
    <w:p w14:paraId="2C2FAC46" w14:textId="3BF0D25F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F014A5" w14:textId="77777777" w:rsidR="004C5B2D" w:rsidRDefault="004C5B2D" w:rsidP="004C5B2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Buk-</w:t>
      </w:r>
      <w:proofErr w:type="spellStart"/>
      <w:r>
        <w:rPr>
          <w:rFonts w:ascii="Arial" w:hAnsi="Arial" w:cs="Arial"/>
          <w:sz w:val="24"/>
          <w:szCs w:val="24"/>
        </w:rPr>
        <w:t>kaak</w:t>
      </w:r>
      <w:proofErr w:type="spellEnd"/>
      <w:r>
        <w:rPr>
          <w:rFonts w:ascii="Arial" w:hAnsi="Arial" w:cs="Arial"/>
          <w:sz w:val="24"/>
          <w:szCs w:val="24"/>
        </w:rPr>
        <w:t>!</w:t>
      </w:r>
    </w:p>
    <w:p w14:paraId="7A6664B2" w14:textId="77777777" w:rsidR="004C5B2D" w:rsidRDefault="004C5B2D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42E7AF7" w14:textId="0654B312" w:rsidR="00AE7AB8" w:rsidRPr="00AE7AB8" w:rsidRDefault="00AE7AB8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AE7AB8">
        <w:rPr>
          <w:rFonts w:ascii="Arial" w:hAnsi="Arial" w:cs="Arial"/>
          <w:b/>
          <w:bCs/>
          <w:sz w:val="24"/>
          <w:szCs w:val="24"/>
        </w:rPr>
        <w:t xml:space="preserve">F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</w:t>
      </w:r>
      <w:r w:rsidRPr="00AE7AB8">
        <w:rPr>
          <w:rFonts w:ascii="Arial" w:hAnsi="Arial" w:cs="Arial"/>
          <w:b/>
          <w:bCs/>
          <w:sz w:val="24"/>
          <w:szCs w:val="24"/>
        </w:rPr>
        <w:t>C</w:t>
      </w:r>
    </w:p>
    <w:p w14:paraId="20C3514B" w14:textId="51D84151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Fred, if </w:t>
      </w:r>
      <w:r w:rsidR="00BE23B4">
        <w:rPr>
          <w:rFonts w:ascii="Arial" w:hAnsi="Arial" w:cs="Arial"/>
          <w:sz w:val="24"/>
          <w:szCs w:val="24"/>
        </w:rPr>
        <w:t>you’re afraid</w:t>
      </w:r>
      <w:r>
        <w:rPr>
          <w:rFonts w:ascii="Arial" w:hAnsi="Arial" w:cs="Arial"/>
          <w:sz w:val="24"/>
          <w:szCs w:val="24"/>
        </w:rPr>
        <w:t xml:space="preserve"> you</w:t>
      </w:r>
      <w:r w:rsidR="00BE23B4">
        <w:rPr>
          <w:rFonts w:ascii="Arial" w:hAnsi="Arial" w:cs="Arial"/>
          <w:sz w:val="24"/>
          <w:szCs w:val="24"/>
        </w:rPr>
        <w:t xml:space="preserve">’ll </w:t>
      </w:r>
      <w:r>
        <w:rPr>
          <w:rFonts w:ascii="Arial" w:hAnsi="Arial" w:cs="Arial"/>
          <w:sz w:val="24"/>
          <w:szCs w:val="24"/>
        </w:rPr>
        <w:t>have to overlook it</w:t>
      </w:r>
    </w:p>
    <w:p w14:paraId="2FF1A28A" w14:textId="1460D886" w:rsidR="00AE7AB8" w:rsidRDefault="00C92A06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D7                                                             G</w:t>
      </w:r>
    </w:p>
    <w:p w14:paraId="31C9BA66" w14:textId="548A9515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Besides you knew the job was dangerous when you took it</w:t>
      </w:r>
      <w:r w:rsidR="00C92A06">
        <w:rPr>
          <w:rFonts w:ascii="Arial" w:hAnsi="Arial" w:cs="Arial"/>
          <w:sz w:val="24"/>
          <w:szCs w:val="24"/>
        </w:rPr>
        <w:t xml:space="preserve">  </w:t>
      </w:r>
    </w:p>
    <w:p w14:paraId="69FB3BA8" w14:textId="77777777" w:rsidR="00C92A06" w:rsidRDefault="00C92A06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Hlk94462939"/>
    </w:p>
    <w:p w14:paraId="3C71E397" w14:textId="50A1CB25" w:rsidR="00A913D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_Hlk94467221"/>
      <w:r>
        <w:rPr>
          <w:rFonts w:ascii="Arial" w:hAnsi="Arial" w:cs="Arial"/>
          <w:sz w:val="24"/>
          <w:szCs w:val="24"/>
        </w:rPr>
        <w:t>Buk-</w:t>
      </w:r>
      <w:proofErr w:type="spellStart"/>
      <w:r w:rsidR="00477004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aak</w:t>
      </w:r>
      <w:proofErr w:type="spellEnd"/>
      <w:r w:rsidR="00477004">
        <w:rPr>
          <w:rFonts w:ascii="Arial" w:hAnsi="Arial" w:cs="Arial"/>
          <w:sz w:val="24"/>
          <w:szCs w:val="24"/>
        </w:rPr>
        <w:t>!</w:t>
      </w:r>
    </w:p>
    <w:bookmarkEnd w:id="1"/>
    <w:bookmarkEnd w:id="2"/>
    <w:p w14:paraId="32753FB5" w14:textId="77777777" w:rsidR="00477004" w:rsidRDefault="0047700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578B7B" w14:textId="77777777" w:rsidR="00C92A06" w:rsidRPr="00C92A06" w:rsidRDefault="00C92A06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92A06">
        <w:rPr>
          <w:rFonts w:ascii="Arial" w:hAnsi="Arial" w:cs="Arial"/>
          <w:b/>
          <w:bCs/>
          <w:sz w:val="24"/>
          <w:szCs w:val="24"/>
        </w:rPr>
        <w:t>C</w:t>
      </w:r>
    </w:p>
    <w:p w14:paraId="1E8B74FB" w14:textId="7E8B6967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 will drink his super sauce </w:t>
      </w:r>
    </w:p>
    <w:p w14:paraId="6BF48BDB" w14:textId="3B4DBB49" w:rsidR="00C92A06" w:rsidRPr="00C92A06" w:rsidRDefault="00C92A06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C92A06">
        <w:rPr>
          <w:rFonts w:ascii="Arial" w:hAnsi="Arial" w:cs="Arial"/>
          <w:b/>
          <w:bCs/>
          <w:sz w:val="24"/>
          <w:szCs w:val="24"/>
        </w:rPr>
        <w:t>F</w:t>
      </w:r>
    </w:p>
    <w:p w14:paraId="17B1EBD5" w14:textId="606709EC" w:rsidR="00A913D4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throw the bad guys for a loss</w:t>
      </w:r>
    </w:p>
    <w:p w14:paraId="2EB2087F" w14:textId="38070299" w:rsidR="00C92A06" w:rsidRPr="00AE7AB8" w:rsidRDefault="00C92A06" w:rsidP="00C92A0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AE7AB8">
        <w:rPr>
          <w:rFonts w:ascii="Arial" w:hAnsi="Arial" w:cs="Arial"/>
          <w:b/>
          <w:bCs/>
          <w:sz w:val="24"/>
          <w:szCs w:val="24"/>
        </w:rPr>
        <w:t xml:space="preserve">C                                F       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AE7AB8">
        <w:rPr>
          <w:rFonts w:ascii="Arial" w:hAnsi="Arial" w:cs="Arial"/>
          <w:b/>
          <w:bCs/>
          <w:sz w:val="24"/>
          <w:szCs w:val="24"/>
        </w:rPr>
        <w:t xml:space="preserve"> C</w:t>
      </w:r>
    </w:p>
    <w:p w14:paraId="2EEA4B55" w14:textId="6FC3F345" w:rsidR="00BE23B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And he will bring them in alive and </w:t>
      </w:r>
      <w:proofErr w:type="spellStart"/>
      <w:r>
        <w:rPr>
          <w:rFonts w:ascii="Arial" w:hAnsi="Arial" w:cs="Arial"/>
          <w:sz w:val="24"/>
          <w:szCs w:val="24"/>
        </w:rPr>
        <w:t>kickin</w:t>
      </w:r>
      <w:proofErr w:type="spellEnd"/>
      <w:r>
        <w:rPr>
          <w:rFonts w:ascii="Arial" w:hAnsi="Arial" w:cs="Arial"/>
          <w:sz w:val="24"/>
          <w:szCs w:val="24"/>
        </w:rPr>
        <w:t>’</w:t>
      </w:r>
    </w:p>
    <w:p w14:paraId="55563F4A" w14:textId="77777777" w:rsidR="00C92A06" w:rsidRDefault="00C92A06" w:rsidP="0047700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8302F3A" w14:textId="77777777" w:rsidR="004C5B2D" w:rsidRDefault="004C5B2D" w:rsidP="004C5B2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Buk-</w:t>
      </w:r>
      <w:proofErr w:type="spellStart"/>
      <w:r>
        <w:rPr>
          <w:rFonts w:ascii="Arial" w:hAnsi="Arial" w:cs="Arial"/>
          <w:sz w:val="24"/>
          <w:szCs w:val="24"/>
        </w:rPr>
        <w:t>buk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buk-buk</w:t>
      </w:r>
      <w:proofErr w:type="spellEnd"/>
      <w:r>
        <w:rPr>
          <w:rFonts w:ascii="Arial" w:hAnsi="Arial" w:cs="Arial"/>
          <w:sz w:val="24"/>
          <w:szCs w:val="24"/>
        </w:rPr>
        <w:t>!</w:t>
      </w:r>
    </w:p>
    <w:p w14:paraId="756E0F4E" w14:textId="77777777" w:rsidR="00BE23B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BD39D54" w14:textId="70477395" w:rsidR="00C92A06" w:rsidRPr="00C92A06" w:rsidRDefault="00C92A06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92A06">
        <w:rPr>
          <w:rFonts w:ascii="Arial" w:hAnsi="Arial" w:cs="Arial"/>
          <w:b/>
          <w:bCs/>
          <w:sz w:val="24"/>
          <w:szCs w:val="24"/>
        </w:rPr>
        <w:t>F</w:t>
      </w:r>
    </w:p>
    <w:p w14:paraId="62A4CAB9" w14:textId="62171D80" w:rsidR="00A913D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something you should learn</w:t>
      </w:r>
    </w:p>
    <w:p w14:paraId="2A7172A3" w14:textId="119D50E9" w:rsidR="00C92A06" w:rsidRPr="00C92A06" w:rsidRDefault="00C92A06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C92A06">
        <w:rPr>
          <w:rFonts w:ascii="Arial" w:hAnsi="Arial" w:cs="Arial"/>
          <w:b/>
          <w:bCs/>
          <w:sz w:val="24"/>
          <w:szCs w:val="24"/>
        </w:rPr>
        <w:t>C</w:t>
      </w:r>
    </w:p>
    <w:p w14:paraId="42B5B5E8" w14:textId="69422AD1" w:rsidR="00BE23B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there is no one else to turn to</w:t>
      </w:r>
    </w:p>
    <w:p w14:paraId="6D9969BD" w14:textId="64540E2A" w:rsidR="00C92A06" w:rsidRPr="00C92A06" w:rsidRDefault="00C92A06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3" w:name="_Hlk94467065"/>
      <w:r w:rsidRPr="00C92A06">
        <w:rPr>
          <w:rFonts w:ascii="Arial" w:hAnsi="Arial" w:cs="Arial"/>
          <w:b/>
          <w:bCs/>
          <w:sz w:val="24"/>
          <w:szCs w:val="24"/>
        </w:rPr>
        <w:t xml:space="preserve">G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</w:t>
      </w:r>
      <w:r w:rsidRPr="00C92A06">
        <w:rPr>
          <w:rFonts w:ascii="Arial" w:hAnsi="Arial" w:cs="Arial"/>
          <w:b/>
          <w:bCs/>
          <w:sz w:val="24"/>
          <w:szCs w:val="24"/>
        </w:rPr>
        <w:t>C</w:t>
      </w:r>
    </w:p>
    <w:bookmarkEnd w:id="3"/>
    <w:p w14:paraId="19D2F3CE" w14:textId="33CD7F4D" w:rsidR="00BE23B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Call for Super Chicken </w:t>
      </w:r>
    </w:p>
    <w:p w14:paraId="32FC609B" w14:textId="77777777" w:rsidR="00C92A06" w:rsidRDefault="00C92A06" w:rsidP="00BE23B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5307222" w14:textId="68C6F044" w:rsidR="00BE23B4" w:rsidRDefault="00BE23B4" w:rsidP="00BE23B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Buk-</w:t>
      </w:r>
      <w:proofErr w:type="spellStart"/>
      <w:r>
        <w:rPr>
          <w:rFonts w:ascii="Arial" w:hAnsi="Arial" w:cs="Arial"/>
          <w:sz w:val="24"/>
          <w:szCs w:val="24"/>
        </w:rPr>
        <w:t>buk</w:t>
      </w:r>
      <w:proofErr w:type="spellEnd"/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buk-buk</w:t>
      </w:r>
      <w:proofErr w:type="spellEnd"/>
      <w:r w:rsidR="00477004">
        <w:rPr>
          <w:rFonts w:ascii="Arial" w:hAnsi="Arial" w:cs="Arial"/>
          <w:sz w:val="24"/>
          <w:szCs w:val="24"/>
        </w:rPr>
        <w:t>!</w:t>
      </w:r>
    </w:p>
    <w:p w14:paraId="4D864378" w14:textId="77777777" w:rsidR="00C92A06" w:rsidRDefault="00C92A06" w:rsidP="00C92A0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2917DD6" w14:textId="1712F679" w:rsidR="00C92A06" w:rsidRPr="00C92A06" w:rsidRDefault="00C92A06" w:rsidP="00C92A0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92A06">
        <w:rPr>
          <w:rFonts w:ascii="Arial" w:hAnsi="Arial" w:cs="Arial"/>
          <w:b/>
          <w:bCs/>
          <w:sz w:val="24"/>
          <w:szCs w:val="24"/>
        </w:rPr>
        <w:t xml:space="preserve">G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</w:t>
      </w:r>
      <w:r w:rsidRPr="00C92A06">
        <w:rPr>
          <w:rFonts w:ascii="Arial" w:hAnsi="Arial" w:cs="Arial"/>
          <w:b/>
          <w:bCs/>
          <w:sz w:val="24"/>
          <w:szCs w:val="24"/>
        </w:rPr>
        <w:t>C</w:t>
      </w:r>
    </w:p>
    <w:p w14:paraId="05FF5DC5" w14:textId="039FDB27" w:rsidR="00BE23B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 for Super Chicken!</w:t>
      </w:r>
    </w:p>
    <w:p w14:paraId="01D966A2" w14:textId="77777777" w:rsidR="00C92A06" w:rsidRDefault="00C92A06" w:rsidP="0047700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BD5E8E" w14:textId="32D71F52" w:rsidR="00477004" w:rsidRDefault="00477004" w:rsidP="0047700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Buk-</w:t>
      </w:r>
      <w:proofErr w:type="spellStart"/>
      <w:r>
        <w:rPr>
          <w:rFonts w:ascii="Arial" w:hAnsi="Arial" w:cs="Arial"/>
          <w:sz w:val="24"/>
          <w:szCs w:val="24"/>
        </w:rPr>
        <w:t>kaak</w:t>
      </w:r>
      <w:proofErr w:type="spellEnd"/>
      <w:r>
        <w:rPr>
          <w:rFonts w:ascii="Arial" w:hAnsi="Arial" w:cs="Arial"/>
          <w:sz w:val="24"/>
          <w:szCs w:val="24"/>
        </w:rPr>
        <w:t>!</w:t>
      </w:r>
    </w:p>
    <w:p w14:paraId="21013D0A" w14:textId="77777777" w:rsidR="00BE23B4" w:rsidRDefault="00BE23B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2807C0" w14:textId="77777777" w:rsidR="00A913D4" w:rsidRPr="0037749A" w:rsidRDefault="00A913D4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913D4" w:rsidRPr="0037749A" w:rsidSect="00A913D4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6D6"/>
    <w:rsid w:val="0012104C"/>
    <w:rsid w:val="002256AF"/>
    <w:rsid w:val="0028285C"/>
    <w:rsid w:val="00336042"/>
    <w:rsid w:val="0037749A"/>
    <w:rsid w:val="00477004"/>
    <w:rsid w:val="004C5B2D"/>
    <w:rsid w:val="009256D6"/>
    <w:rsid w:val="009F177A"/>
    <w:rsid w:val="00A913D4"/>
    <w:rsid w:val="00AD216A"/>
    <w:rsid w:val="00AE7AB8"/>
    <w:rsid w:val="00BD1A1E"/>
    <w:rsid w:val="00BD79F7"/>
    <w:rsid w:val="00BE23B4"/>
    <w:rsid w:val="00C92A06"/>
    <w:rsid w:val="00E045FE"/>
    <w:rsid w:val="00E2754F"/>
    <w:rsid w:val="00E84107"/>
    <w:rsid w:val="00EA541B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F2CAB390-EF1E-4091-A524-4D5D0E28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01song</Template>
  <TotalTime>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Keith Fukumitsu</cp:lastModifiedBy>
  <cp:revision>2</cp:revision>
  <dcterms:created xsi:type="dcterms:W3CDTF">2022-01-31T01:38:00Z</dcterms:created>
  <dcterms:modified xsi:type="dcterms:W3CDTF">2022-01-31T01:38:00Z</dcterms:modified>
</cp:coreProperties>
</file>